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3B95" w14:textId="37999BC2" w:rsidR="00FB0CFE" w:rsidRPr="00DB1297" w:rsidRDefault="00B961B5" w:rsidP="00A04B0D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  <w:r w:rsidRPr="00DB1297">
        <w:rPr>
          <w:rFonts w:ascii="Arial" w:hAnsi="Arial" w:cs="Arial"/>
          <w:noProof/>
          <w:szCs w:val="24"/>
        </w:rPr>
        <w:drawing>
          <wp:inline distT="0" distB="0" distL="0" distR="0" wp14:anchorId="66DC37AF" wp14:editId="05595A4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94B2" w14:textId="77777777" w:rsidR="00341011" w:rsidRPr="00DB1297" w:rsidRDefault="00A21A80" w:rsidP="00A04B0D">
      <w:pPr>
        <w:spacing w:before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083ABDBC" w:rsidR="00A21A80" w:rsidRPr="00DB1297" w:rsidRDefault="00F9057E" w:rsidP="00A04B0D">
      <w:pPr>
        <w:spacing w:after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>meras</w:t>
      </w:r>
    </w:p>
    <w:tbl>
      <w:tblPr>
        <w:tblW w:w="1557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DB1297" w14:paraId="108F0B7A" w14:textId="77777777" w:rsidTr="00683B3B">
        <w:tc>
          <w:tcPr>
            <w:tcW w:w="5954" w:type="dxa"/>
          </w:tcPr>
          <w:p w14:paraId="6BE45822" w14:textId="1401D11D" w:rsidR="00DB1297" w:rsidRPr="00DB1297" w:rsidRDefault="004B05C3" w:rsidP="004B05C3">
            <w:pPr>
              <w:spacing w:line="276" w:lineRule="auto"/>
              <w:rPr>
                <w:rFonts w:ascii="Arial" w:hAnsi="Arial" w:cs="Arial"/>
              </w:rPr>
            </w:pPr>
            <w:r w:rsidRPr="004B05C3">
              <w:rPr>
                <w:rFonts w:ascii="Arial" w:hAnsi="Arial" w:cs="Arial"/>
              </w:rPr>
              <w:t xml:space="preserve">Klaipėdos rajono savivaldybės tarybai </w:t>
            </w:r>
          </w:p>
        </w:tc>
        <w:tc>
          <w:tcPr>
            <w:tcW w:w="4809" w:type="dxa"/>
          </w:tcPr>
          <w:p w14:paraId="57636427" w14:textId="1F7E9BD1" w:rsidR="00683B3B" w:rsidRPr="00DB1297" w:rsidRDefault="00683B3B" w:rsidP="008B2DD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B1297">
              <w:rPr>
                <w:rStyle w:val="Pareigos"/>
                <w:rFonts w:ascii="Arial" w:hAnsi="Arial" w:cs="Arial"/>
                <w:caps w:val="0"/>
              </w:rPr>
              <w:t>202</w:t>
            </w:r>
            <w:r w:rsidR="008B46FB">
              <w:rPr>
                <w:rStyle w:val="Pareigos"/>
                <w:rFonts w:ascii="Arial" w:hAnsi="Arial" w:cs="Arial"/>
                <w:caps w:val="0"/>
              </w:rPr>
              <w:t>6</w:t>
            </w:r>
            <w:r w:rsidR="0013378C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2A7438" w:rsidRPr="00DB1297">
              <w:rPr>
                <w:rStyle w:val="Pareigos"/>
                <w:rFonts w:ascii="Arial" w:hAnsi="Arial" w:cs="Arial"/>
                <w:caps w:val="0"/>
              </w:rPr>
              <w:t>0</w:t>
            </w:r>
            <w:r w:rsidR="004B05C3">
              <w:rPr>
                <w:rStyle w:val="Pareigos"/>
                <w:rFonts w:ascii="Arial" w:hAnsi="Arial" w:cs="Arial"/>
                <w:caps w:val="0"/>
              </w:rPr>
              <w:t>8</w:t>
            </w:r>
            <w:r w:rsidR="00C812AE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A04B0D" w:rsidRPr="00DB1297">
              <w:rPr>
                <w:rStyle w:val="Pareigos"/>
                <w:rFonts w:ascii="Arial" w:hAnsi="Arial" w:cs="Arial"/>
                <w:caps w:val="0"/>
              </w:rPr>
              <w:t xml:space="preserve"> </w:t>
            </w:r>
            <w:r w:rsidR="00A04B0D" w:rsidRPr="00DB1297">
              <w:rPr>
                <w:rStyle w:val="Pareigos"/>
                <w:rFonts w:ascii="Arial" w:hAnsi="Arial" w:cs="Arial"/>
              </w:rPr>
              <w:t xml:space="preserve"> </w:t>
            </w:r>
            <w:r w:rsidRPr="00DB1297">
              <w:rPr>
                <w:rStyle w:val="Pareigos"/>
                <w:rFonts w:ascii="Arial" w:hAnsi="Arial" w:cs="Arial"/>
                <w:caps w:val="0"/>
              </w:rPr>
              <w:t xml:space="preserve">  Nr.</w:t>
            </w:r>
          </w:p>
        </w:tc>
        <w:tc>
          <w:tcPr>
            <w:tcW w:w="4809" w:type="dxa"/>
          </w:tcPr>
          <w:p w14:paraId="3215FCC6" w14:textId="60D49BA1" w:rsidR="00683B3B" w:rsidRPr="00DB1297" w:rsidRDefault="00683B3B" w:rsidP="008B2DDA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683B3B" w:rsidRPr="00DB1297" w14:paraId="128D4355" w14:textId="77777777" w:rsidTr="00683B3B">
        <w:tc>
          <w:tcPr>
            <w:tcW w:w="5954" w:type="dxa"/>
          </w:tcPr>
          <w:p w14:paraId="77AD803D" w14:textId="77777777" w:rsidR="00683B3B" w:rsidRPr="00DB1297" w:rsidRDefault="00683B3B" w:rsidP="002A7438">
            <w:pPr>
              <w:spacing w:line="276" w:lineRule="auto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561DA975" w14:textId="77777777" w:rsidR="00683B3B" w:rsidRPr="00DB1297" w:rsidRDefault="00683B3B" w:rsidP="002A7438">
            <w:pPr>
              <w:spacing w:line="276" w:lineRule="auto"/>
              <w:jc w:val="both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4AFACCBD" w14:textId="77777777" w:rsidR="00683B3B" w:rsidRPr="00DB1297" w:rsidRDefault="00683B3B" w:rsidP="002A743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109924" w14:textId="7897BD1F" w:rsidR="0013378C" w:rsidRPr="00DB1297" w:rsidRDefault="0013378C" w:rsidP="00187829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DB1297">
        <w:rPr>
          <w:rFonts w:ascii="Arial" w:hAnsi="Arial" w:cs="Arial"/>
          <w:b/>
        </w:rPr>
        <w:t>DĖ</w:t>
      </w:r>
      <w:r w:rsidR="00FF35F3">
        <w:rPr>
          <w:rFonts w:ascii="Arial" w:hAnsi="Arial" w:cs="Arial"/>
          <w:b/>
        </w:rPr>
        <w:t xml:space="preserve">L </w:t>
      </w:r>
      <w:r w:rsidR="004B05C3" w:rsidRPr="004B05C3">
        <w:rPr>
          <w:rFonts w:ascii="Arial" w:hAnsi="Arial" w:cs="Arial"/>
          <w:b/>
        </w:rPr>
        <w:t>KLAIPĖDOS RAJONO SAVIVALDYBĖS STRATEGINIO PLĖTROS PLANO IKI 2030 M. RODIKLIŲ PASIEKIMO ATASKAITOS UŽ 202</w:t>
      </w:r>
      <w:r w:rsidR="00AF173C">
        <w:rPr>
          <w:rFonts w:ascii="Arial" w:hAnsi="Arial" w:cs="Arial"/>
          <w:b/>
        </w:rPr>
        <w:t>5</w:t>
      </w:r>
      <w:r w:rsidR="004B05C3" w:rsidRPr="004B05C3">
        <w:rPr>
          <w:rFonts w:ascii="Arial" w:hAnsi="Arial" w:cs="Arial"/>
          <w:b/>
        </w:rPr>
        <w:t xml:space="preserve"> M. PATEIKIMO</w:t>
      </w:r>
    </w:p>
    <w:p w14:paraId="2332B9BA" w14:textId="498658EE" w:rsidR="004B05C3" w:rsidRPr="004B05C3" w:rsidRDefault="004B05C3" w:rsidP="00D7072C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Teikiu susipažin</w:t>
      </w:r>
      <w:r w:rsidR="00B55CD0">
        <w:rPr>
          <w:rFonts w:ascii="Arial" w:hAnsi="Arial" w:cs="Arial"/>
        </w:rPr>
        <w:t>t</w:t>
      </w:r>
      <w:r w:rsidRPr="004B05C3">
        <w:rPr>
          <w:rFonts w:ascii="Arial" w:hAnsi="Arial" w:cs="Arial"/>
        </w:rPr>
        <w:t>i Klaipėdos rajono savivaldybės tarybos 2021 m. gegužės 27 d. sprendimu Nr. T11-170 patvirtinto Klaipėdos rajono savivaldybės strateginio plėtros plano iki 2030 m. rodiklių pasiekimo ataskaitą už 202</w:t>
      </w:r>
      <w:r w:rsidR="00AA184A">
        <w:rPr>
          <w:rFonts w:ascii="Arial" w:hAnsi="Arial" w:cs="Arial"/>
        </w:rPr>
        <w:t>5</w:t>
      </w:r>
      <w:r w:rsidRPr="004B05C3">
        <w:rPr>
          <w:rFonts w:ascii="Arial" w:hAnsi="Arial" w:cs="Arial"/>
        </w:rPr>
        <w:t xml:space="preserve"> m. Nustatytos formos ataskaita pridedama. </w:t>
      </w:r>
    </w:p>
    <w:p w14:paraId="4997D88E" w14:textId="2693EF31" w:rsidR="00187829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PRIDEDAMA. Klaipėdos rajono savivaldybės strateginio plėtros plano iki 2030 m. rodiklių pasiekimo ataskaita už 202</w:t>
      </w:r>
      <w:r w:rsidR="00AA184A">
        <w:rPr>
          <w:rFonts w:ascii="Arial" w:hAnsi="Arial" w:cs="Arial"/>
        </w:rPr>
        <w:t>5</w:t>
      </w:r>
      <w:r w:rsidRPr="004B05C3">
        <w:rPr>
          <w:rFonts w:ascii="Arial" w:hAnsi="Arial" w:cs="Arial"/>
        </w:rPr>
        <w:t xml:space="preserve"> m.  </w:t>
      </w:r>
    </w:p>
    <w:p w14:paraId="271159A9" w14:textId="51E594BF" w:rsidR="004B05C3" w:rsidRDefault="002172C2" w:rsidP="004B05C3">
      <w:pPr>
        <w:tabs>
          <w:tab w:val="left" w:pos="1134"/>
          <w:tab w:val="left" w:pos="1418"/>
          <w:tab w:val="left" w:pos="1701"/>
        </w:tabs>
        <w:spacing w:before="7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242424"/>
          <w:bdr w:val="none" w:sz="0" w:space="0" w:color="auto" w:frame="1"/>
        </w:rPr>
        <w:br/>
      </w:r>
      <w:r w:rsidR="004B05C3">
        <w:rPr>
          <w:rFonts w:ascii="Arial" w:hAnsi="Arial" w:cs="Arial"/>
        </w:rPr>
        <w:t xml:space="preserve">Savivaldybės </w:t>
      </w:r>
      <w:r w:rsidR="00B55CD0">
        <w:rPr>
          <w:rFonts w:ascii="Arial" w:hAnsi="Arial" w:cs="Arial"/>
        </w:rPr>
        <w:t>m</w:t>
      </w:r>
      <w:r w:rsidR="004B05C3">
        <w:rPr>
          <w:rFonts w:ascii="Arial" w:hAnsi="Arial" w:cs="Arial"/>
        </w:rPr>
        <w:t xml:space="preserve">eras </w:t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  <w:t>Bronius Markauskas</w:t>
      </w:r>
    </w:p>
    <w:p w14:paraId="718BA6FE" w14:textId="5FA97365" w:rsidR="002172C2" w:rsidRDefault="002172C2" w:rsidP="004B05C3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242424"/>
          <w:sz w:val="22"/>
          <w:szCs w:val="22"/>
        </w:rPr>
      </w:pPr>
    </w:p>
    <w:p w14:paraId="40BE1429" w14:textId="04A593D0" w:rsidR="00C8424E" w:rsidRPr="00DB1297" w:rsidRDefault="00683B3B" w:rsidP="00FF48C4">
      <w:pPr>
        <w:pStyle w:val="Porat"/>
        <w:spacing w:before="2400" w:line="276" w:lineRule="auto"/>
        <w:rPr>
          <w:rFonts w:ascii="Arial" w:hAnsi="Arial" w:cs="Arial"/>
          <w:b/>
        </w:rPr>
      </w:pPr>
      <w:r w:rsidRPr="00DB1297">
        <w:rPr>
          <w:rFonts w:ascii="Arial" w:hAnsi="Arial" w:cs="Arial"/>
          <w:noProof/>
          <w:lang w:eastAsia="lt-LT"/>
        </w:rPr>
        <w:t xml:space="preserve">Vitalija Kazlauskienė, tel. </w:t>
      </w:r>
      <w:r w:rsidR="002A7438" w:rsidRPr="00DB1297">
        <w:rPr>
          <w:rFonts w:ascii="Arial" w:hAnsi="Arial" w:cs="Arial"/>
          <w:noProof/>
          <w:lang w:eastAsia="lt-LT"/>
        </w:rPr>
        <w:t>+370 622 35136</w:t>
      </w:r>
      <w:r w:rsidRPr="00DB1297">
        <w:rPr>
          <w:rFonts w:ascii="Arial" w:hAnsi="Arial" w:cs="Arial"/>
          <w:noProof/>
          <w:lang w:eastAsia="lt-LT"/>
        </w:rPr>
        <w:t xml:space="preserve">, el. p. </w:t>
      </w:r>
      <w:hyperlink r:id="rId12" w:history="1">
        <w:r w:rsidRPr="00DB1297">
          <w:rPr>
            <w:rStyle w:val="Hipersaitas"/>
            <w:rFonts w:ascii="Arial" w:hAnsi="Arial" w:cs="Arial"/>
            <w:noProof/>
            <w:lang w:eastAsia="lt-LT"/>
          </w:rPr>
          <w:t>vitalija.kazlauskiene@klaipedos-r.lt</w:t>
        </w:r>
      </w:hyperlink>
    </w:p>
    <w:sectPr w:rsidR="00C8424E" w:rsidRPr="00DB1297" w:rsidSect="00E76AAB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42643" w14:textId="77777777" w:rsidR="00A32626" w:rsidRDefault="00A32626" w:rsidP="00F3669A">
      <w:r>
        <w:separator/>
      </w:r>
    </w:p>
  </w:endnote>
  <w:endnote w:type="continuationSeparator" w:id="0">
    <w:p w14:paraId="5039A5DF" w14:textId="77777777" w:rsidR="00A32626" w:rsidRDefault="00A32626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cei="http://schemas.microsoft.com/office/word/2026/wordml/cei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Biudžetinė įstaiga</w:t>
    </w:r>
    <w:r w:rsidR="00E76AAB" w:rsidRPr="002A7438">
      <w:rPr>
        <w:rFonts w:ascii="Arial" w:hAnsi="Arial" w:cs="Arial"/>
        <w:sz w:val="20"/>
        <w:szCs w:val="20"/>
      </w:rPr>
      <w:tab/>
      <w:t xml:space="preserve">          Duomenys kaupiami ir saugomi</w:t>
    </w:r>
  </w:p>
  <w:p w14:paraId="1AC5B8AC" w14:textId="17B86E2F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  <w:tab w:val="left" w:pos="9126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Klaipėdos g. 2, LT-96130 Gargždai</w:t>
    </w:r>
    <w:r w:rsidR="00E76AAB" w:rsidRPr="002A7438">
      <w:rPr>
        <w:rFonts w:ascii="Arial" w:hAnsi="Arial" w:cs="Arial"/>
        <w:sz w:val="20"/>
        <w:szCs w:val="20"/>
      </w:rPr>
      <w:tab/>
      <w:t xml:space="preserve">          Juridinių asmenų registre</w:t>
    </w:r>
    <w:r w:rsidR="00E76AAB" w:rsidRPr="002A7438">
      <w:rPr>
        <w:rFonts w:ascii="Arial" w:hAnsi="Arial" w:cs="Arial"/>
        <w:sz w:val="20"/>
        <w:szCs w:val="20"/>
      </w:rPr>
      <w:tab/>
    </w:r>
  </w:p>
  <w:p w14:paraId="2E4A70C2" w14:textId="4A7E1707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Tel. </w:t>
    </w:r>
    <w:r w:rsidR="00B55CD0">
      <w:rPr>
        <w:rFonts w:ascii="Arial" w:hAnsi="Arial" w:cs="Arial"/>
        <w:sz w:val="20"/>
        <w:szCs w:val="20"/>
      </w:rPr>
      <w:t>+370</w:t>
    </w:r>
    <w:r w:rsidR="00E76AAB" w:rsidRPr="002A7438">
      <w:rPr>
        <w:rFonts w:ascii="Arial" w:hAnsi="Arial" w:cs="Arial"/>
        <w:sz w:val="20"/>
        <w:szCs w:val="20"/>
      </w:rPr>
      <w:t xml:space="preserve"> 46 47 20 25</w:t>
    </w:r>
    <w:r w:rsidR="00E76AAB" w:rsidRPr="002A7438">
      <w:rPr>
        <w:rFonts w:ascii="Arial" w:hAnsi="Arial" w:cs="Arial"/>
        <w:sz w:val="20"/>
        <w:szCs w:val="20"/>
      </w:rPr>
      <w:tab/>
      <w:t xml:space="preserve">          Kodas </w:t>
    </w:r>
    <w:r w:rsidR="00E76AAB" w:rsidRPr="002A7438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6777AF0D" w14:textId="324D3123" w:rsidR="00E76AAB" w:rsidRPr="00B55CD0" w:rsidRDefault="00C8424E" w:rsidP="002A7438">
    <w:pPr>
      <w:pStyle w:val="Porat"/>
      <w:tabs>
        <w:tab w:val="right" w:pos="9638"/>
      </w:tabs>
      <w:spacing w:line="276" w:lineRule="auto"/>
      <w:ind w:hanging="1134"/>
      <w:rPr>
        <w:lang w:val="es-ES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E76AAB" w:rsidRPr="002A7438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E76AAB" w:rsidRPr="002A7438">
      <w:rPr>
        <w:rFonts w:ascii="Arial" w:hAnsi="Arial" w:cs="Arial"/>
        <w:sz w:val="20"/>
        <w:szCs w:val="20"/>
      </w:rPr>
      <w:t xml:space="preserve">                www.klaipedos-r.lt</w:t>
    </w:r>
    <w:r w:rsidR="00E76AAB" w:rsidRPr="00A53ADA">
      <w:tab/>
    </w:r>
    <w:r w:rsidR="00E76AAB" w:rsidRPr="00B55CD0">
      <w:rPr>
        <w:lang w:val="es-ES"/>
      </w:rPr>
      <w:tab/>
    </w:r>
    <w:r w:rsidR="00E76AAB" w:rsidRPr="00B55CD0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25968" w14:textId="77777777" w:rsidR="00A32626" w:rsidRDefault="00A32626" w:rsidP="00F3669A">
      <w:r>
        <w:separator/>
      </w:r>
    </w:p>
  </w:footnote>
  <w:footnote w:type="continuationSeparator" w:id="0">
    <w:p w14:paraId="2153B210" w14:textId="77777777" w:rsidR="00A32626" w:rsidRDefault="00A32626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95831">
    <w:abstractNumId w:val="0"/>
  </w:num>
  <w:num w:numId="2" w16cid:durableId="1393966540">
    <w:abstractNumId w:val="1"/>
  </w:num>
  <w:num w:numId="3" w16cid:durableId="1479761158">
    <w:abstractNumId w:val="3"/>
  </w:num>
  <w:num w:numId="4" w16cid:durableId="1381323424">
    <w:abstractNumId w:val="4"/>
  </w:num>
  <w:num w:numId="5" w16cid:durableId="1497452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6541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28C1"/>
    <w:rsid w:val="000C2816"/>
    <w:rsid w:val="000D05A0"/>
    <w:rsid w:val="000D24DA"/>
    <w:rsid w:val="000E4FAA"/>
    <w:rsid w:val="000F0E69"/>
    <w:rsid w:val="00104652"/>
    <w:rsid w:val="00113323"/>
    <w:rsid w:val="001173B6"/>
    <w:rsid w:val="00133531"/>
    <w:rsid w:val="0013378C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87829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5D1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172C2"/>
    <w:rsid w:val="00221EE7"/>
    <w:rsid w:val="00230BEE"/>
    <w:rsid w:val="002343FD"/>
    <w:rsid w:val="0023606D"/>
    <w:rsid w:val="00247429"/>
    <w:rsid w:val="00247E62"/>
    <w:rsid w:val="00256FDF"/>
    <w:rsid w:val="002602AC"/>
    <w:rsid w:val="00266E26"/>
    <w:rsid w:val="00281DA5"/>
    <w:rsid w:val="00281E0B"/>
    <w:rsid w:val="00282DAE"/>
    <w:rsid w:val="00283426"/>
    <w:rsid w:val="002860E7"/>
    <w:rsid w:val="00286CAA"/>
    <w:rsid w:val="00290F27"/>
    <w:rsid w:val="00294488"/>
    <w:rsid w:val="0029593B"/>
    <w:rsid w:val="002A69E3"/>
    <w:rsid w:val="002A7438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4ED"/>
    <w:rsid w:val="00344EAB"/>
    <w:rsid w:val="00347842"/>
    <w:rsid w:val="00347A82"/>
    <w:rsid w:val="00347D33"/>
    <w:rsid w:val="00354DE8"/>
    <w:rsid w:val="00361D3C"/>
    <w:rsid w:val="00364926"/>
    <w:rsid w:val="00366DC0"/>
    <w:rsid w:val="00376866"/>
    <w:rsid w:val="003773F1"/>
    <w:rsid w:val="00381AE7"/>
    <w:rsid w:val="00382BA6"/>
    <w:rsid w:val="00387755"/>
    <w:rsid w:val="003929E9"/>
    <w:rsid w:val="003931D9"/>
    <w:rsid w:val="00396A5E"/>
    <w:rsid w:val="003A0987"/>
    <w:rsid w:val="003A3BCD"/>
    <w:rsid w:val="003B2604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79D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77F1A"/>
    <w:rsid w:val="00480C6A"/>
    <w:rsid w:val="00484137"/>
    <w:rsid w:val="00487565"/>
    <w:rsid w:val="004875F6"/>
    <w:rsid w:val="00487748"/>
    <w:rsid w:val="00490EA9"/>
    <w:rsid w:val="004929EB"/>
    <w:rsid w:val="00494C96"/>
    <w:rsid w:val="004A40FE"/>
    <w:rsid w:val="004A6212"/>
    <w:rsid w:val="004B05C3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6BD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1E29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273"/>
    <w:rsid w:val="005B630C"/>
    <w:rsid w:val="005B7B07"/>
    <w:rsid w:val="005C3D1B"/>
    <w:rsid w:val="005C4138"/>
    <w:rsid w:val="005C73D4"/>
    <w:rsid w:val="005E0EA8"/>
    <w:rsid w:val="00600EC0"/>
    <w:rsid w:val="006037CA"/>
    <w:rsid w:val="00611328"/>
    <w:rsid w:val="00611BF5"/>
    <w:rsid w:val="00616400"/>
    <w:rsid w:val="006172C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56F7A"/>
    <w:rsid w:val="00662374"/>
    <w:rsid w:val="006629D7"/>
    <w:rsid w:val="00673301"/>
    <w:rsid w:val="00680B55"/>
    <w:rsid w:val="00681F47"/>
    <w:rsid w:val="00683B3B"/>
    <w:rsid w:val="00684ADA"/>
    <w:rsid w:val="006860E7"/>
    <w:rsid w:val="006905D1"/>
    <w:rsid w:val="00693061"/>
    <w:rsid w:val="0069589B"/>
    <w:rsid w:val="006A3DD3"/>
    <w:rsid w:val="006A4397"/>
    <w:rsid w:val="006A4AAA"/>
    <w:rsid w:val="006A4ED4"/>
    <w:rsid w:val="006A651F"/>
    <w:rsid w:val="006A6C0E"/>
    <w:rsid w:val="006B08F2"/>
    <w:rsid w:val="006B77B6"/>
    <w:rsid w:val="006C64AB"/>
    <w:rsid w:val="006C6B52"/>
    <w:rsid w:val="006C7698"/>
    <w:rsid w:val="006D1A79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0B0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080E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B2DDA"/>
    <w:rsid w:val="008B46FB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267"/>
    <w:rsid w:val="009478D7"/>
    <w:rsid w:val="00947CA0"/>
    <w:rsid w:val="009518D9"/>
    <w:rsid w:val="00952190"/>
    <w:rsid w:val="00955EDC"/>
    <w:rsid w:val="00956750"/>
    <w:rsid w:val="009607BF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D51E5"/>
    <w:rsid w:val="009E2EE6"/>
    <w:rsid w:val="009F29A0"/>
    <w:rsid w:val="009F7613"/>
    <w:rsid w:val="00A001FA"/>
    <w:rsid w:val="00A04B0D"/>
    <w:rsid w:val="00A05EF2"/>
    <w:rsid w:val="00A105C6"/>
    <w:rsid w:val="00A11285"/>
    <w:rsid w:val="00A21A80"/>
    <w:rsid w:val="00A22DD6"/>
    <w:rsid w:val="00A263C3"/>
    <w:rsid w:val="00A31BC1"/>
    <w:rsid w:val="00A32626"/>
    <w:rsid w:val="00A32EF4"/>
    <w:rsid w:val="00A37995"/>
    <w:rsid w:val="00A37D50"/>
    <w:rsid w:val="00A4002A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A184A"/>
    <w:rsid w:val="00AB5450"/>
    <w:rsid w:val="00AC4804"/>
    <w:rsid w:val="00AC50A8"/>
    <w:rsid w:val="00AC63AA"/>
    <w:rsid w:val="00AD5527"/>
    <w:rsid w:val="00AF023D"/>
    <w:rsid w:val="00AF173C"/>
    <w:rsid w:val="00AF2A2A"/>
    <w:rsid w:val="00AF6158"/>
    <w:rsid w:val="00B0040A"/>
    <w:rsid w:val="00B02BB7"/>
    <w:rsid w:val="00B03DBE"/>
    <w:rsid w:val="00B0437E"/>
    <w:rsid w:val="00B04D0D"/>
    <w:rsid w:val="00B13973"/>
    <w:rsid w:val="00B1475F"/>
    <w:rsid w:val="00B204B4"/>
    <w:rsid w:val="00B23DB5"/>
    <w:rsid w:val="00B26079"/>
    <w:rsid w:val="00B31748"/>
    <w:rsid w:val="00B41286"/>
    <w:rsid w:val="00B419CE"/>
    <w:rsid w:val="00B478BC"/>
    <w:rsid w:val="00B517BE"/>
    <w:rsid w:val="00B53511"/>
    <w:rsid w:val="00B55488"/>
    <w:rsid w:val="00B559CC"/>
    <w:rsid w:val="00B55CD0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4382"/>
    <w:rsid w:val="00B95893"/>
    <w:rsid w:val="00B961B5"/>
    <w:rsid w:val="00B9743D"/>
    <w:rsid w:val="00BA2513"/>
    <w:rsid w:val="00BA2835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D75CE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2323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12AE"/>
    <w:rsid w:val="00C8424E"/>
    <w:rsid w:val="00C8636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180E"/>
    <w:rsid w:val="00CE7B86"/>
    <w:rsid w:val="00CF371E"/>
    <w:rsid w:val="00D1163F"/>
    <w:rsid w:val="00D273A2"/>
    <w:rsid w:val="00D27F44"/>
    <w:rsid w:val="00D30D55"/>
    <w:rsid w:val="00D40D57"/>
    <w:rsid w:val="00D437E2"/>
    <w:rsid w:val="00D45C02"/>
    <w:rsid w:val="00D52AA7"/>
    <w:rsid w:val="00D52DB4"/>
    <w:rsid w:val="00D5730F"/>
    <w:rsid w:val="00D608E7"/>
    <w:rsid w:val="00D634F7"/>
    <w:rsid w:val="00D64785"/>
    <w:rsid w:val="00D66CBF"/>
    <w:rsid w:val="00D675DF"/>
    <w:rsid w:val="00D67608"/>
    <w:rsid w:val="00D7072C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A749B"/>
    <w:rsid w:val="00DB1297"/>
    <w:rsid w:val="00DB580C"/>
    <w:rsid w:val="00DC3130"/>
    <w:rsid w:val="00DD50ED"/>
    <w:rsid w:val="00DD5937"/>
    <w:rsid w:val="00DE5D9F"/>
    <w:rsid w:val="00DE5F5C"/>
    <w:rsid w:val="00E043D1"/>
    <w:rsid w:val="00E12AC5"/>
    <w:rsid w:val="00E311C2"/>
    <w:rsid w:val="00E32BA4"/>
    <w:rsid w:val="00E350FD"/>
    <w:rsid w:val="00E44283"/>
    <w:rsid w:val="00E46BDD"/>
    <w:rsid w:val="00E46E46"/>
    <w:rsid w:val="00E50B61"/>
    <w:rsid w:val="00E50B7F"/>
    <w:rsid w:val="00E51FEB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3BBC"/>
    <w:rsid w:val="00E73F88"/>
    <w:rsid w:val="00E765D7"/>
    <w:rsid w:val="00E76AAB"/>
    <w:rsid w:val="00E81EDD"/>
    <w:rsid w:val="00E8570C"/>
    <w:rsid w:val="00E865FD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22AC"/>
    <w:rsid w:val="00EE7196"/>
    <w:rsid w:val="00EE7377"/>
    <w:rsid w:val="00EF14B3"/>
    <w:rsid w:val="00F07B09"/>
    <w:rsid w:val="00F116E4"/>
    <w:rsid w:val="00F12066"/>
    <w:rsid w:val="00F14E4B"/>
    <w:rsid w:val="00F179BE"/>
    <w:rsid w:val="00F20EC3"/>
    <w:rsid w:val="00F30198"/>
    <w:rsid w:val="00F32217"/>
    <w:rsid w:val="00F34961"/>
    <w:rsid w:val="00F3669A"/>
    <w:rsid w:val="00F40E0B"/>
    <w:rsid w:val="00F4570E"/>
    <w:rsid w:val="00F4600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35F3"/>
    <w:rsid w:val="00FF4579"/>
    <w:rsid w:val="00FF48C4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2172C2"/>
    <w:pPr>
      <w:spacing w:before="100" w:beforeAutospacing="1" w:after="100" w:afterAutospacing="1"/>
    </w:pPr>
    <w:rPr>
      <w:lang w:eastAsia="lt-LT"/>
    </w:rPr>
  </w:style>
  <w:style w:type="paragraph" w:styleId="Pataisymai">
    <w:name w:val="Revision"/>
    <w:hidden/>
    <w:uiPriority w:val="99"/>
    <w:semiHidden/>
    <w:rsid w:val="00B55CD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italija.kazlausk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2020-05-12T09:01:00Z</cp:lastPrinted>
  <dcterms:created xsi:type="dcterms:W3CDTF">2026-08-09T13:04:00Z</dcterms:created>
  <dcterms:modified xsi:type="dcterms:W3CDTF">2026-08-09T13:04:00Z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